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7B3" w14:textId="77777777" w:rsidR="0071591C" w:rsidRPr="00BB2019" w:rsidRDefault="0071591C" w:rsidP="0071591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F5F8B">
        <w:rPr>
          <w:rFonts w:ascii="Arial" w:hAnsi="Arial" w:cs="Arial"/>
          <w:b/>
          <w:sz w:val="24"/>
          <w:szCs w:val="24"/>
        </w:rPr>
        <w:t>Verpflichtungserklärung Eignungsleihe</w:t>
      </w:r>
    </w:p>
    <w:p w14:paraId="06E420CB" w14:textId="77777777" w:rsidR="0071591C" w:rsidRPr="00AF5F8B" w:rsidRDefault="0071591C" w:rsidP="0071591C">
      <w:pPr>
        <w:spacing w:line="360" w:lineRule="auto"/>
        <w:jc w:val="both"/>
        <w:rPr>
          <w:rFonts w:ascii="Arial" w:hAnsi="Arial" w:cs="Arial"/>
        </w:rPr>
      </w:pPr>
      <w:r w:rsidRPr="00AF5F8B">
        <w:rPr>
          <w:rFonts w:ascii="Arial" w:hAnsi="Arial" w:cs="Arial"/>
        </w:rPr>
        <w:t xml:space="preserve">Name des </w:t>
      </w:r>
      <w:r>
        <w:rPr>
          <w:rFonts w:ascii="Arial" w:hAnsi="Arial" w:cs="Arial"/>
        </w:rPr>
        <w:t>Bieters</w:t>
      </w:r>
      <w:r w:rsidRPr="00AF5F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bzw.</w:t>
      </w:r>
      <w:r w:rsidRPr="00AF5F8B">
        <w:rPr>
          <w:rFonts w:ascii="Arial" w:hAnsi="Arial" w:cs="Arial"/>
        </w:rPr>
        <w:t xml:space="preserve"> der </w:t>
      </w:r>
      <w:r>
        <w:rPr>
          <w:rFonts w:ascii="Arial" w:hAnsi="Arial" w:cs="Arial"/>
        </w:rPr>
        <w:t>Bietergemeinschaft</w:t>
      </w:r>
      <w:r w:rsidRPr="00AF5F8B">
        <w:rPr>
          <w:rFonts w:ascii="Arial" w:hAnsi="Arial" w:cs="Arial"/>
        </w:rPr>
        <w:t>:</w:t>
      </w:r>
    </w:p>
    <w:p w14:paraId="78CAB926" w14:textId="77777777" w:rsidR="0071591C" w:rsidRPr="00AF5F8B" w:rsidRDefault="0071591C" w:rsidP="0071591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tbl>
      <w:tblPr>
        <w:tblW w:w="7116" w:type="dxa"/>
        <w:tblLayout w:type="fixed"/>
        <w:tblLook w:val="01E0" w:firstRow="1" w:lastRow="1" w:firstColumn="1" w:lastColumn="1" w:noHBand="0" w:noVBand="0"/>
      </w:tblPr>
      <w:tblGrid>
        <w:gridCol w:w="7116"/>
      </w:tblGrid>
      <w:tr w:rsidR="0071591C" w:rsidRPr="00986630" w14:paraId="545FFF29" w14:textId="77777777" w:rsidTr="006D58EB">
        <w:trPr>
          <w:trHeight w:val="1014"/>
        </w:trPr>
        <w:tc>
          <w:tcPr>
            <w:tcW w:w="71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2DE9DB" w14:textId="77777777" w:rsidR="0071591C" w:rsidRPr="00986630" w:rsidRDefault="0071591C" w:rsidP="006D58E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86630">
              <w:rPr>
                <w:rFonts w:ascii="Arial" w:hAnsi="Arial" w:cs="Arial"/>
                <w:b/>
                <w:sz w:val="18"/>
                <w:szCs w:val="18"/>
              </w:rPr>
              <w:t>Name und Kontaktdaten des sich verpflichtenden Unternehmens:</w:t>
            </w:r>
          </w:p>
          <w:p w14:paraId="4071448F" w14:textId="77777777" w:rsidR="0071591C" w:rsidRPr="00986630" w:rsidRDefault="0071591C" w:rsidP="006D58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</w:tbl>
    <w:p w14:paraId="01CCA03D" w14:textId="77777777" w:rsidR="0071591C" w:rsidRDefault="0071591C" w:rsidP="0071591C">
      <w:pPr>
        <w:spacing w:line="360" w:lineRule="auto"/>
        <w:jc w:val="both"/>
        <w:rPr>
          <w:rFonts w:ascii="Arial" w:hAnsi="Arial" w:cs="Arial"/>
          <w:sz w:val="22"/>
        </w:rPr>
      </w:pPr>
    </w:p>
    <w:p w14:paraId="222BFD8F" w14:textId="77777777" w:rsidR="0071591C" w:rsidRPr="00275F21" w:rsidRDefault="0071591C" w:rsidP="0071591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8350D">
        <w:rPr>
          <w:rFonts w:ascii="Arial" w:hAnsi="Arial" w:cs="Arial"/>
        </w:rPr>
        <w:t>ch/Wir erklä</w:t>
      </w:r>
      <w:r w:rsidRPr="00275F21">
        <w:rPr>
          <w:rFonts w:ascii="Arial" w:hAnsi="Arial" w:cs="Arial"/>
        </w:rPr>
        <w:t xml:space="preserve">re(n) und bestätige(n) für das o.g. Unternehmen, dass </w:t>
      </w:r>
    </w:p>
    <w:p w14:paraId="0CAB0FAD" w14:textId="77777777" w:rsidR="0071591C" w:rsidRPr="00B3267A" w:rsidRDefault="0071591C" w:rsidP="0071591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3267A">
        <w:rPr>
          <w:rFonts w:ascii="Arial" w:hAnsi="Arial" w:cs="Arial"/>
          <w:sz w:val="20"/>
          <w:szCs w:val="20"/>
        </w:rPr>
        <w:t>keine Ausschlussgründe nach</w:t>
      </w:r>
      <w:r>
        <w:rPr>
          <w:rFonts w:ascii="Arial" w:hAnsi="Arial" w:cs="Arial"/>
          <w:sz w:val="20"/>
          <w:szCs w:val="20"/>
        </w:rPr>
        <w:t xml:space="preserve"> </w:t>
      </w:r>
      <w:r w:rsidRPr="00B3267A">
        <w:rPr>
          <w:rFonts w:ascii="Arial" w:hAnsi="Arial" w:cs="Arial"/>
          <w:sz w:val="20"/>
          <w:szCs w:val="20"/>
        </w:rPr>
        <w:t>§§ 123, 124 GWB vorliegen und das Formular „</w:t>
      </w:r>
      <w:r w:rsidRPr="00B3267A">
        <w:rPr>
          <w:rFonts w:ascii="Arial" w:hAnsi="Arial" w:cs="Arial"/>
          <w:b/>
          <w:sz w:val="20"/>
          <w:szCs w:val="20"/>
        </w:rPr>
        <w:t>Eigenerklärung Ausschlussgründe“</w:t>
      </w:r>
      <w:r w:rsidRPr="00B3267A">
        <w:rPr>
          <w:rFonts w:ascii="Arial" w:hAnsi="Arial" w:cs="Arial"/>
          <w:sz w:val="20"/>
          <w:szCs w:val="20"/>
        </w:rPr>
        <w:t xml:space="preserve"> für mich/uns beigefügt ist, </w:t>
      </w:r>
    </w:p>
    <w:p w14:paraId="19851739" w14:textId="77777777" w:rsidR="0071591C" w:rsidRPr="00BB2019" w:rsidRDefault="0071591C" w:rsidP="0071591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86630">
        <w:rPr>
          <w:rFonts w:ascii="Arial" w:hAnsi="Arial" w:cs="Arial"/>
          <w:sz w:val="20"/>
          <w:szCs w:val="20"/>
        </w:rPr>
        <w:t xml:space="preserve">mein/unser Unternehmen als eignungsleihendes Unternehmen für den o.g. </w:t>
      </w:r>
      <w:r>
        <w:rPr>
          <w:rFonts w:ascii="Arial" w:hAnsi="Arial" w:cs="Arial"/>
          <w:sz w:val="20"/>
          <w:szCs w:val="20"/>
        </w:rPr>
        <w:t>Bieter</w:t>
      </w:r>
      <w:r w:rsidRPr="00BB2019">
        <w:rPr>
          <w:rFonts w:ascii="Arial" w:hAnsi="Arial" w:cs="Arial"/>
          <w:sz w:val="20"/>
          <w:szCs w:val="20"/>
        </w:rPr>
        <w:t xml:space="preserve"> bzw. </w:t>
      </w:r>
      <w:r>
        <w:rPr>
          <w:rFonts w:ascii="Arial" w:hAnsi="Arial" w:cs="Arial"/>
          <w:sz w:val="20"/>
          <w:szCs w:val="20"/>
        </w:rPr>
        <w:t>Bieter</w:t>
      </w:r>
      <w:r w:rsidRPr="00BB2019">
        <w:rPr>
          <w:rFonts w:ascii="Arial" w:hAnsi="Arial" w:cs="Arial"/>
          <w:sz w:val="20"/>
          <w:szCs w:val="20"/>
        </w:rPr>
        <w:t xml:space="preserve">gemeinschaft im Rahmen des im Formular </w:t>
      </w:r>
      <w:r w:rsidRPr="00BB2019">
        <w:rPr>
          <w:rFonts w:ascii="Arial" w:hAnsi="Arial" w:cs="Arial"/>
          <w:b/>
          <w:sz w:val="20"/>
          <w:szCs w:val="20"/>
        </w:rPr>
        <w:t>„Einsatz Eignungsleihe“</w:t>
      </w:r>
      <w:r w:rsidRPr="00BB2019">
        <w:rPr>
          <w:rFonts w:ascii="Arial" w:hAnsi="Arial" w:cs="Arial"/>
          <w:sz w:val="20"/>
          <w:szCs w:val="20"/>
        </w:rPr>
        <w:t xml:space="preserve"> beschriebenen Tätigkeitsbereich auftritt, </w:t>
      </w:r>
    </w:p>
    <w:p w14:paraId="21D8A21A" w14:textId="77777777" w:rsidR="0071591C" w:rsidRPr="00986630" w:rsidRDefault="0071591C" w:rsidP="0071591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86630">
        <w:rPr>
          <w:rFonts w:ascii="Arial" w:hAnsi="Arial" w:cs="Arial"/>
          <w:sz w:val="20"/>
          <w:szCs w:val="20"/>
        </w:rPr>
        <w:t xml:space="preserve">sich mein/unser Unternehmen für den Fall der Beauftragung des </w:t>
      </w:r>
      <w:r>
        <w:rPr>
          <w:rFonts w:ascii="Arial" w:hAnsi="Arial" w:cs="Arial"/>
          <w:sz w:val="20"/>
          <w:szCs w:val="20"/>
        </w:rPr>
        <w:t xml:space="preserve">Bieters </w:t>
      </w:r>
      <w:r w:rsidRPr="00A617CC">
        <w:rPr>
          <w:rFonts w:ascii="Arial" w:hAnsi="Arial" w:cs="Arial"/>
          <w:sz w:val="20"/>
          <w:szCs w:val="20"/>
        </w:rPr>
        <w:t xml:space="preserve">bzw. </w:t>
      </w:r>
      <w:r>
        <w:rPr>
          <w:rFonts w:ascii="Arial" w:hAnsi="Arial" w:cs="Arial"/>
          <w:sz w:val="20"/>
          <w:szCs w:val="20"/>
        </w:rPr>
        <w:t>der Bieter</w:t>
      </w:r>
      <w:r w:rsidRPr="00A617CC">
        <w:rPr>
          <w:rFonts w:ascii="Arial" w:hAnsi="Arial" w:cs="Arial"/>
          <w:sz w:val="20"/>
          <w:szCs w:val="20"/>
        </w:rPr>
        <w:t>gemeinschaft</w:t>
      </w:r>
      <w:r w:rsidRPr="00986630">
        <w:rPr>
          <w:rFonts w:ascii="Arial" w:hAnsi="Arial" w:cs="Arial"/>
          <w:sz w:val="20"/>
          <w:szCs w:val="20"/>
        </w:rPr>
        <w:t xml:space="preserve"> verpflichtet, die im Wege der Eignungsleihe zur Verfügung gestellten Qualifikationen dem </w:t>
      </w:r>
      <w:r>
        <w:rPr>
          <w:rFonts w:ascii="Arial" w:hAnsi="Arial" w:cs="Arial"/>
          <w:sz w:val="20"/>
          <w:szCs w:val="20"/>
        </w:rPr>
        <w:t>Bieter</w:t>
      </w:r>
      <w:r w:rsidRPr="00BB2019">
        <w:rPr>
          <w:rFonts w:ascii="Arial" w:hAnsi="Arial" w:cs="Arial"/>
          <w:sz w:val="20"/>
          <w:szCs w:val="20"/>
        </w:rPr>
        <w:t xml:space="preserve"> </w:t>
      </w:r>
      <w:r w:rsidRPr="00A617CC">
        <w:rPr>
          <w:rFonts w:ascii="Arial" w:hAnsi="Arial" w:cs="Arial"/>
          <w:sz w:val="20"/>
          <w:szCs w:val="20"/>
        </w:rPr>
        <w:t xml:space="preserve">bzw. </w:t>
      </w:r>
      <w:r>
        <w:rPr>
          <w:rFonts w:ascii="Arial" w:hAnsi="Arial" w:cs="Arial"/>
          <w:sz w:val="20"/>
          <w:szCs w:val="20"/>
        </w:rPr>
        <w:t>Bieter</w:t>
      </w:r>
      <w:r w:rsidRPr="00A617CC">
        <w:rPr>
          <w:rFonts w:ascii="Arial" w:hAnsi="Arial" w:cs="Arial"/>
          <w:sz w:val="20"/>
          <w:szCs w:val="20"/>
        </w:rPr>
        <w:t>gemeinschaft</w:t>
      </w:r>
      <w:r w:rsidRPr="00986630">
        <w:rPr>
          <w:rFonts w:ascii="Arial" w:hAnsi="Arial" w:cs="Arial"/>
          <w:sz w:val="20"/>
          <w:szCs w:val="20"/>
        </w:rPr>
        <w:t xml:space="preserve"> zur Verfügung zu stellen sowie die von mir/uns vermittelte Eignung für die Dauer des Auftragsverhältnisses aufrecht zu erhalten, </w:t>
      </w:r>
    </w:p>
    <w:p w14:paraId="0ECF825C" w14:textId="77777777" w:rsidR="0071591C" w:rsidRPr="00986630" w:rsidRDefault="0071591C" w:rsidP="0071591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86630">
        <w:rPr>
          <w:rFonts w:ascii="Arial" w:hAnsi="Arial" w:cs="Arial"/>
          <w:sz w:val="20"/>
          <w:szCs w:val="20"/>
        </w:rPr>
        <w:t xml:space="preserve">mein/unser Unternehmen, soweit es Nachweise für die erforderliche berufliche Leistungsfähigkeit zur Verfügung stellt, auch diejenigen Leistungen erbringen wird, für die die Kapazitäten benötigt werden, </w:t>
      </w:r>
    </w:p>
    <w:p w14:paraId="49C8BEC4" w14:textId="77777777" w:rsidR="0071591C" w:rsidRDefault="0071591C" w:rsidP="0071591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86630">
        <w:rPr>
          <w:rFonts w:ascii="Arial" w:hAnsi="Arial" w:cs="Arial"/>
          <w:sz w:val="20"/>
          <w:szCs w:val="20"/>
        </w:rPr>
        <w:t xml:space="preserve">mein/unser Unternehmen mit dem </w:t>
      </w:r>
      <w:r>
        <w:rPr>
          <w:rFonts w:ascii="Arial" w:hAnsi="Arial" w:cs="Arial"/>
          <w:sz w:val="20"/>
          <w:szCs w:val="20"/>
        </w:rPr>
        <w:t>Bieter</w:t>
      </w:r>
      <w:r w:rsidRPr="00A617CC">
        <w:rPr>
          <w:rFonts w:ascii="Arial" w:hAnsi="Arial" w:cs="Arial"/>
          <w:sz w:val="20"/>
          <w:szCs w:val="20"/>
        </w:rPr>
        <w:t xml:space="preserve"> bzw. </w:t>
      </w:r>
      <w:r>
        <w:rPr>
          <w:rFonts w:ascii="Arial" w:hAnsi="Arial" w:cs="Arial"/>
          <w:sz w:val="20"/>
          <w:szCs w:val="20"/>
        </w:rPr>
        <w:t>Bieter</w:t>
      </w:r>
      <w:r w:rsidRPr="00A617CC">
        <w:rPr>
          <w:rFonts w:ascii="Arial" w:hAnsi="Arial" w:cs="Arial"/>
          <w:sz w:val="20"/>
          <w:szCs w:val="20"/>
        </w:rPr>
        <w:t>gemeinschaft</w:t>
      </w:r>
      <w:r w:rsidRPr="00986630">
        <w:rPr>
          <w:rFonts w:ascii="Arial" w:hAnsi="Arial" w:cs="Arial"/>
          <w:sz w:val="20"/>
          <w:szCs w:val="20"/>
        </w:rPr>
        <w:t xml:space="preserve"> die gemeinsame Haftung übernimmt, wenn mein/unser Unternehmen Kapazitäten im Hinblick auf die erforderliche wirtschaftliche und finanzielle Leistungsfähigkeit des </w:t>
      </w:r>
      <w:r>
        <w:rPr>
          <w:rFonts w:ascii="Arial" w:hAnsi="Arial" w:cs="Arial"/>
          <w:sz w:val="20"/>
          <w:szCs w:val="20"/>
        </w:rPr>
        <w:t>Bieters</w:t>
      </w:r>
      <w:r w:rsidRPr="00A617CC">
        <w:rPr>
          <w:rFonts w:ascii="Arial" w:hAnsi="Arial" w:cs="Arial"/>
          <w:sz w:val="20"/>
          <w:szCs w:val="20"/>
        </w:rPr>
        <w:t xml:space="preserve"> bzw. </w:t>
      </w:r>
      <w:r>
        <w:rPr>
          <w:rFonts w:ascii="Arial" w:hAnsi="Arial" w:cs="Arial"/>
          <w:sz w:val="20"/>
          <w:szCs w:val="20"/>
        </w:rPr>
        <w:t>der Bieter</w:t>
      </w:r>
      <w:r w:rsidRPr="00A617CC">
        <w:rPr>
          <w:rFonts w:ascii="Arial" w:hAnsi="Arial" w:cs="Arial"/>
          <w:sz w:val="20"/>
          <w:szCs w:val="20"/>
        </w:rPr>
        <w:t>gemeinschaft</w:t>
      </w:r>
      <w:r w:rsidRPr="00986630">
        <w:rPr>
          <w:rFonts w:ascii="Arial" w:hAnsi="Arial" w:cs="Arial"/>
          <w:sz w:val="20"/>
          <w:szCs w:val="20"/>
        </w:rPr>
        <w:t xml:space="preserve"> im Wege der Eignungsleihe zur Verfügung stellt. Die Haftung gilt entsprechend dem Umfang der Eignungsleihe.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396"/>
      </w:tblGrid>
      <w:tr w:rsidR="0071591C" w:rsidRPr="00303AFF" w14:paraId="77DB6361" w14:textId="77777777" w:rsidTr="00236494">
        <w:tc>
          <w:tcPr>
            <w:tcW w:w="3681" w:type="dxa"/>
          </w:tcPr>
          <w:p w14:paraId="354B39A6" w14:textId="77777777" w:rsidR="0071591C" w:rsidRPr="002F03DE" w:rsidRDefault="0071591C" w:rsidP="006D58E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F03DE">
              <w:rPr>
                <w:rFonts w:ascii="Arial" w:hAnsi="Arial" w:cs="Arial"/>
                <w:bCs/>
                <w:sz w:val="18"/>
                <w:szCs w:val="18"/>
              </w:rPr>
              <w:t>Name des Unternehmens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welches die Verpflichtungserklärung abgibt</w:t>
            </w:r>
          </w:p>
        </w:tc>
        <w:tc>
          <w:tcPr>
            <w:tcW w:w="3396" w:type="dxa"/>
          </w:tcPr>
          <w:p w14:paraId="21EF63FB" w14:textId="77777777" w:rsidR="0071591C" w:rsidRPr="00AF37AC" w:rsidRDefault="0071591C" w:rsidP="006D58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71591C" w:rsidRPr="00303AFF" w14:paraId="3E0894ED" w14:textId="77777777" w:rsidTr="00236494">
        <w:tc>
          <w:tcPr>
            <w:tcW w:w="3681" w:type="dxa"/>
          </w:tcPr>
          <w:p w14:paraId="36808037" w14:textId="77777777" w:rsidR="0071591C" w:rsidRPr="002F03DE" w:rsidRDefault="0071591C" w:rsidP="006D58E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F03DE">
              <w:rPr>
                <w:rFonts w:ascii="Arial" w:hAnsi="Arial" w:cs="Arial"/>
                <w:bCs/>
                <w:sz w:val="18"/>
                <w:szCs w:val="18"/>
              </w:rPr>
              <w:t xml:space="preserve">Name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des Erklärenden </w:t>
            </w:r>
            <w:r w:rsidRPr="002F03DE">
              <w:rPr>
                <w:rFonts w:ascii="Arial" w:hAnsi="Arial" w:cs="Arial"/>
                <w:bCs/>
                <w:sz w:val="18"/>
                <w:szCs w:val="18"/>
              </w:rPr>
              <w:t xml:space="preserve">in Druckbuchstaben </w:t>
            </w:r>
          </w:p>
        </w:tc>
        <w:tc>
          <w:tcPr>
            <w:tcW w:w="3396" w:type="dxa"/>
          </w:tcPr>
          <w:p w14:paraId="7AC3A11B" w14:textId="77777777" w:rsidR="0071591C" w:rsidRPr="00AF37AC" w:rsidRDefault="0071591C" w:rsidP="006D58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6A461559" w14:textId="77777777" w:rsidR="0071591C" w:rsidRDefault="0071591C" w:rsidP="00236494">
      <w:pPr>
        <w:framePr w:w="3350" w:h="519" w:hSpace="142" w:wrap="notBeside" w:vAnchor="text" w:hAnchor="page" w:x="5039" w:y="44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14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396"/>
      </w:tblGrid>
      <w:tr w:rsidR="0071591C" w:rsidRPr="00303AFF" w14:paraId="42CAC339" w14:textId="77777777" w:rsidTr="00236494">
        <w:tc>
          <w:tcPr>
            <w:tcW w:w="3681" w:type="dxa"/>
          </w:tcPr>
          <w:p w14:paraId="1DADDB97" w14:textId="77777777" w:rsidR="0071591C" w:rsidRPr="00AF37AC" w:rsidRDefault="0071591C" w:rsidP="006D58E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675BA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3396" w:type="dxa"/>
          </w:tcPr>
          <w:p w14:paraId="31CDE4AE" w14:textId="77777777" w:rsidR="0071591C" w:rsidRPr="00AF37AC" w:rsidRDefault="0071591C" w:rsidP="006D58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5E2EFB48" w14:textId="4CB0F020" w:rsidR="00C56947" w:rsidRPr="00C331E1" w:rsidRDefault="0071591C" w:rsidP="00236494">
      <w:pPr>
        <w:tabs>
          <w:tab w:val="left" w:pos="142"/>
        </w:tabs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7675BA">
        <w:rPr>
          <w:rFonts w:ascii="Arial" w:hAnsi="Arial" w:cs="Arial"/>
          <w:sz w:val="18"/>
          <w:szCs w:val="18"/>
        </w:rPr>
        <w:t>Unterschrift</w:t>
      </w:r>
    </w:p>
    <w:sectPr w:rsidR="00C56947" w:rsidRPr="00C331E1" w:rsidSect="00FE41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/>
      <w:pgMar w:top="2778" w:right="3402" w:bottom="1985" w:left="1418" w:header="284" w:footer="4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AA76" w14:textId="77777777" w:rsidR="00E47EA9" w:rsidRDefault="00E47EA9">
      <w:r>
        <w:separator/>
      </w:r>
    </w:p>
  </w:endnote>
  <w:endnote w:type="continuationSeparator" w:id="0">
    <w:p w14:paraId="6FAF488F" w14:textId="77777777" w:rsidR="00E47EA9" w:rsidRDefault="00E47EA9">
      <w:r>
        <w:continuationSeparator/>
      </w:r>
    </w:p>
  </w:endnote>
  <w:endnote w:type="continuationNotice" w:id="1">
    <w:p w14:paraId="637C6A3E" w14:textId="77777777" w:rsidR="00E47EA9" w:rsidRDefault="00E47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-Cn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A93" w14:textId="77777777" w:rsidR="003F2F45" w:rsidRDefault="003F2F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A6B9" w14:textId="77777777" w:rsidR="00404257" w:rsidRPr="00CA7391" w:rsidRDefault="00404257" w:rsidP="00404257">
    <w:pPr>
      <w:pStyle w:val="Footer"/>
      <w:tabs>
        <w:tab w:val="clear" w:pos="4536"/>
      </w:tabs>
      <w:jc w:val="right"/>
      <w:rPr>
        <w:rFonts w:ascii="Arial" w:hAnsi="Arial" w:cs="Arial"/>
        <w:sz w:val="16"/>
        <w:szCs w:val="16"/>
      </w:rPr>
    </w:pPr>
    <w:r w:rsidRPr="00CA7391">
      <w:rPr>
        <w:rFonts w:ascii="Arial" w:hAnsi="Arial" w:cs="Arial"/>
        <w:sz w:val="16"/>
        <w:szCs w:val="16"/>
      </w:rPr>
      <w:t xml:space="preserve">Seite </w:t>
    </w:r>
    <w:r w:rsidRPr="00CA7391">
      <w:rPr>
        <w:rFonts w:ascii="Arial" w:hAnsi="Arial" w:cs="Arial"/>
        <w:sz w:val="16"/>
        <w:szCs w:val="16"/>
      </w:rPr>
      <w:fldChar w:fldCharType="begin"/>
    </w:r>
    <w:r w:rsidRPr="00CA7391">
      <w:rPr>
        <w:rFonts w:ascii="Arial" w:hAnsi="Arial" w:cs="Arial"/>
        <w:sz w:val="16"/>
        <w:szCs w:val="16"/>
      </w:rPr>
      <w:instrText>PAGE  \* Arabic  \* MERGEFORMAT</w:instrText>
    </w:r>
    <w:r w:rsidRPr="00CA7391">
      <w:rPr>
        <w:rFonts w:ascii="Arial" w:hAnsi="Arial" w:cs="Arial"/>
        <w:sz w:val="16"/>
        <w:szCs w:val="16"/>
      </w:rPr>
      <w:fldChar w:fldCharType="separate"/>
    </w:r>
    <w:r w:rsidRPr="00CA7391">
      <w:rPr>
        <w:rFonts w:ascii="Arial" w:hAnsi="Arial" w:cs="Arial"/>
        <w:sz w:val="16"/>
        <w:szCs w:val="16"/>
      </w:rPr>
      <w:t>1</w:t>
    </w:r>
    <w:r w:rsidRPr="00CA7391">
      <w:rPr>
        <w:rFonts w:ascii="Arial" w:hAnsi="Arial" w:cs="Arial"/>
        <w:sz w:val="16"/>
        <w:szCs w:val="16"/>
      </w:rPr>
      <w:fldChar w:fldCharType="end"/>
    </w:r>
    <w:r w:rsidRPr="00CA7391">
      <w:rPr>
        <w:rFonts w:ascii="Arial" w:hAnsi="Arial" w:cs="Arial"/>
        <w:sz w:val="16"/>
        <w:szCs w:val="16"/>
      </w:rPr>
      <w:t xml:space="preserve"> von </w:t>
    </w:r>
    <w:r w:rsidRPr="00CA7391">
      <w:rPr>
        <w:rFonts w:ascii="Arial" w:hAnsi="Arial" w:cs="Arial"/>
        <w:sz w:val="16"/>
        <w:szCs w:val="16"/>
      </w:rPr>
      <w:fldChar w:fldCharType="begin"/>
    </w:r>
    <w:r w:rsidRPr="00CA7391">
      <w:rPr>
        <w:rFonts w:ascii="Arial" w:hAnsi="Arial" w:cs="Arial"/>
        <w:sz w:val="16"/>
        <w:szCs w:val="16"/>
      </w:rPr>
      <w:instrText>NUMPAGES  \* Arabic  \* MERGEFORMAT</w:instrText>
    </w:r>
    <w:r w:rsidRPr="00CA7391">
      <w:rPr>
        <w:rFonts w:ascii="Arial" w:hAnsi="Arial" w:cs="Arial"/>
        <w:sz w:val="16"/>
        <w:szCs w:val="16"/>
      </w:rPr>
      <w:fldChar w:fldCharType="separate"/>
    </w:r>
    <w:r w:rsidRPr="00CA7391">
      <w:rPr>
        <w:rFonts w:ascii="Arial" w:hAnsi="Arial" w:cs="Arial"/>
        <w:sz w:val="16"/>
        <w:szCs w:val="16"/>
      </w:rPr>
      <w:t>2</w:t>
    </w:r>
    <w:r w:rsidRPr="00CA7391">
      <w:rPr>
        <w:rFonts w:ascii="Arial" w:hAnsi="Arial" w:cs="Arial"/>
        <w:sz w:val="16"/>
        <w:szCs w:val="16"/>
      </w:rPr>
      <w:fldChar w:fldCharType="end"/>
    </w:r>
  </w:p>
  <w:p w14:paraId="6212D8AF" w14:textId="77777777" w:rsidR="00E66D8A" w:rsidRDefault="00E6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42965"/>
      <w:docPartObj>
        <w:docPartGallery w:val="Page Numbers (Bottom of Page)"/>
        <w:docPartUnique/>
      </w:docPartObj>
    </w:sdtPr>
    <w:sdtEndPr/>
    <w:sdtContent>
      <w:p w14:paraId="0D89C983" w14:textId="77777777" w:rsidR="00EC095A" w:rsidRDefault="00EC095A" w:rsidP="00EC095A">
        <w:pPr>
          <w:tabs>
            <w:tab w:val="center" w:pos="4536"/>
            <w:tab w:val="right" w:pos="9072"/>
          </w:tabs>
          <w:ind w:right="-110"/>
          <w:jc w:val="right"/>
          <w:rPr>
            <w:rStyle w:val="PageNumber"/>
            <w:rFonts w:ascii="Arial" w:hAnsi="Arial" w:cs="Arial"/>
            <w:sz w:val="16"/>
            <w:szCs w:val="16"/>
          </w:rPr>
        </w:pPr>
        <w:r w:rsidRPr="009E2DCA">
          <w:rPr>
            <w:rFonts w:ascii="Arial" w:hAnsi="Arial" w:cs="Arial"/>
            <w:sz w:val="16"/>
            <w:szCs w:val="16"/>
          </w:rPr>
          <w:t xml:space="preserve">Seite </w:t>
        </w:r>
        <w:r w:rsidRPr="009E2DCA">
          <w:rPr>
            <w:rFonts w:ascii="Arial" w:hAnsi="Arial" w:cs="Arial"/>
            <w:sz w:val="16"/>
            <w:szCs w:val="16"/>
          </w:rPr>
          <w:fldChar w:fldCharType="begin"/>
        </w:r>
        <w:r w:rsidRPr="009E2DCA">
          <w:rPr>
            <w:rFonts w:ascii="Arial" w:hAnsi="Arial" w:cs="Arial"/>
            <w:sz w:val="16"/>
            <w:szCs w:val="16"/>
          </w:rPr>
          <w:instrText xml:space="preserve"> PAGE </w:instrText>
        </w:r>
        <w:r w:rsidRPr="009E2DCA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cs="Arial"/>
            <w:sz w:val="16"/>
            <w:szCs w:val="16"/>
          </w:rPr>
          <w:t>14</w:t>
        </w:r>
        <w:r w:rsidRPr="009E2DCA">
          <w:rPr>
            <w:rFonts w:ascii="Arial" w:hAnsi="Arial" w:cs="Arial"/>
            <w:sz w:val="16"/>
            <w:szCs w:val="16"/>
          </w:rPr>
          <w:fldChar w:fldCharType="end"/>
        </w:r>
        <w:r w:rsidRPr="009E2DCA">
          <w:rPr>
            <w:rFonts w:ascii="Arial" w:hAnsi="Arial" w:cs="Arial"/>
            <w:sz w:val="16"/>
            <w:szCs w:val="16"/>
          </w:rPr>
          <w:t xml:space="preserve"> von </w:t>
        </w:r>
        <w:r w:rsidRPr="009E2DCA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9E2DCA">
          <w:rPr>
            <w:rStyle w:val="PageNumber"/>
            <w:rFonts w:ascii="Arial" w:hAnsi="Arial" w:cs="Arial"/>
            <w:sz w:val="16"/>
            <w:szCs w:val="16"/>
          </w:rPr>
          <w:instrText xml:space="preserve"> NUMPAGES </w:instrText>
        </w:r>
        <w:r w:rsidRPr="009E2DCA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>
          <w:rPr>
            <w:rStyle w:val="PageNumber"/>
            <w:rFonts w:cs="Arial"/>
            <w:sz w:val="16"/>
            <w:szCs w:val="16"/>
          </w:rPr>
          <w:t>14</w:t>
        </w:r>
        <w:r w:rsidRPr="009E2DCA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  <w:p w14:paraId="3C3349E7" w14:textId="77777777" w:rsidR="00EC095A" w:rsidRDefault="00EC095A" w:rsidP="00EC095A">
        <w:pPr>
          <w:tabs>
            <w:tab w:val="center" w:pos="4536"/>
            <w:tab w:val="right" w:pos="9072"/>
          </w:tabs>
          <w:ind w:right="-110"/>
          <w:jc w:val="right"/>
          <w:rPr>
            <w:rStyle w:val="PageNumber"/>
            <w:rFonts w:ascii="Arial" w:hAnsi="Arial" w:cs="Arial"/>
            <w:sz w:val="16"/>
            <w:szCs w:val="16"/>
          </w:rPr>
        </w:pPr>
      </w:p>
      <w:p w14:paraId="74FA5F8A" w14:textId="77777777" w:rsidR="00EC095A" w:rsidRDefault="00EC095A" w:rsidP="00EC095A">
        <w:pPr>
          <w:tabs>
            <w:tab w:val="center" w:pos="4536"/>
            <w:tab w:val="right" w:pos="9072"/>
          </w:tabs>
          <w:ind w:right="-110"/>
          <w:jc w:val="right"/>
          <w:rPr>
            <w:rStyle w:val="PageNumber"/>
            <w:rFonts w:ascii="Arial" w:hAnsi="Arial" w:cs="Arial"/>
            <w:sz w:val="16"/>
            <w:szCs w:val="16"/>
          </w:rPr>
        </w:pPr>
      </w:p>
      <w:p w14:paraId="1B08954C" w14:textId="7371EF68" w:rsidR="00EC095A" w:rsidRPr="000C4128" w:rsidRDefault="00E47EA9" w:rsidP="00EC095A">
        <w:pPr>
          <w:tabs>
            <w:tab w:val="center" w:pos="4536"/>
            <w:tab w:val="right" w:pos="9072"/>
          </w:tabs>
          <w:ind w:right="-110"/>
          <w:jc w:val="right"/>
          <w:rPr>
            <w:rFonts w:cs="Arial"/>
            <w:color w:val="999999"/>
            <w:sz w:val="16"/>
            <w:szCs w:val="16"/>
          </w:rPr>
        </w:pPr>
      </w:p>
    </w:sdtContent>
  </w:sdt>
  <w:p w14:paraId="1B01742D" w14:textId="62E8E0E5" w:rsidR="00DC59D9" w:rsidRPr="00EC095A" w:rsidRDefault="00DC59D9" w:rsidP="00EC09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B80D7" w14:textId="77777777" w:rsidR="00E47EA9" w:rsidRDefault="00E47EA9">
      <w:r>
        <w:separator/>
      </w:r>
    </w:p>
  </w:footnote>
  <w:footnote w:type="continuationSeparator" w:id="0">
    <w:p w14:paraId="36B6817B" w14:textId="77777777" w:rsidR="00E47EA9" w:rsidRDefault="00E47EA9">
      <w:r>
        <w:continuationSeparator/>
      </w:r>
    </w:p>
  </w:footnote>
  <w:footnote w:type="continuationNotice" w:id="1">
    <w:p w14:paraId="0BE45549" w14:textId="77777777" w:rsidR="00E47EA9" w:rsidRDefault="00E47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44E7" w14:textId="77777777" w:rsidR="003F2F45" w:rsidRDefault="003F2F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66EF" w14:textId="77777777" w:rsidR="00AB51BA" w:rsidRDefault="00AB51BA" w:rsidP="00233690">
    <w:pPr>
      <w:pStyle w:val="Header"/>
      <w:rPr>
        <w:rFonts w:ascii="Arial" w:hAnsi="Arial" w:cs="Arial"/>
        <w:sz w:val="24"/>
        <w:szCs w:val="24"/>
      </w:rPr>
    </w:pPr>
  </w:p>
  <w:p w14:paraId="1F56267B" w14:textId="77777777" w:rsidR="00AB51BA" w:rsidRDefault="00AB51BA" w:rsidP="00233690">
    <w:pPr>
      <w:pStyle w:val="Header"/>
      <w:rPr>
        <w:rFonts w:ascii="Arial" w:hAnsi="Arial" w:cs="Arial"/>
        <w:sz w:val="24"/>
        <w:szCs w:val="24"/>
      </w:rPr>
    </w:pPr>
  </w:p>
  <w:p w14:paraId="23B2BFF9" w14:textId="77777777" w:rsidR="00AB51BA" w:rsidRDefault="00AB51BA" w:rsidP="00233690">
    <w:pPr>
      <w:pStyle w:val="Header"/>
      <w:rPr>
        <w:rFonts w:ascii="Arial" w:hAnsi="Arial" w:cs="Arial"/>
        <w:sz w:val="24"/>
        <w:szCs w:val="24"/>
      </w:rPr>
    </w:pPr>
  </w:p>
  <w:p w14:paraId="6B16EEBD" w14:textId="77777777" w:rsidR="00AB51BA" w:rsidRDefault="00AB51BA" w:rsidP="00233690">
    <w:pPr>
      <w:pStyle w:val="Header"/>
      <w:rPr>
        <w:rFonts w:ascii="Arial" w:hAnsi="Arial" w:cs="Arial"/>
        <w:sz w:val="24"/>
        <w:szCs w:val="24"/>
      </w:rPr>
    </w:pPr>
  </w:p>
  <w:p w14:paraId="69D1C6FD" w14:textId="7DE035F1" w:rsidR="00AB51BA" w:rsidRDefault="00AB51BA" w:rsidP="00AB51BA">
    <w:pPr>
      <w:pStyle w:val="BodyText"/>
      <w:ind w:right="-40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3F2F45">
      <w:rPr>
        <w:rFonts w:ascii="Arial" w:hAnsi="Arial" w:cs="Arial"/>
        <w:sz w:val="16"/>
        <w:szCs w:val="16"/>
      </w:rPr>
      <w:t xml:space="preserve">08b </w:t>
    </w:r>
    <w:r w:rsidR="00AB4F9D">
      <w:rPr>
        <w:rFonts w:ascii="Arial" w:hAnsi="Arial" w:cs="Arial"/>
        <w:sz w:val="16"/>
        <w:szCs w:val="16"/>
      </w:rPr>
      <w:t>– Verpflichtungserklärung Eignungsleihe</w:t>
    </w:r>
  </w:p>
  <w:p w14:paraId="1543FD4F" w14:textId="77777777" w:rsidR="003F2F45" w:rsidRPr="008F165C" w:rsidRDefault="003F2F45" w:rsidP="003F2F45">
    <w:pPr>
      <w:pStyle w:val="zzPreprint"/>
      <w:rPr>
        <w:color w:val="auto"/>
        <w:sz w:val="16"/>
        <w:szCs w:val="16"/>
      </w:rPr>
    </w:pPr>
    <w:r w:rsidRPr="008F165C">
      <w:rPr>
        <w:color w:val="auto"/>
        <w:sz w:val="16"/>
        <w:szCs w:val="16"/>
      </w:rPr>
      <w:t>Konzeption und Umsetzung der Evaluation Teil 2</w:t>
    </w:r>
  </w:p>
  <w:p w14:paraId="216C893D" w14:textId="69C76390" w:rsidR="00EB1F06" w:rsidRPr="000A5BE3" w:rsidRDefault="00453D84" w:rsidP="00AB51BA">
    <w:pPr>
      <w:pStyle w:val="Header"/>
      <w:rPr>
        <w:rFonts w:ascii="Arial" w:hAnsi="Arial" w:cs="Arial"/>
        <w:sz w:val="24"/>
        <w:szCs w:val="24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249E99D" wp14:editId="1FF72AC3">
          <wp:simplePos x="0" y="0"/>
          <wp:positionH relativeFrom="column">
            <wp:posOffset>-900430</wp:posOffset>
          </wp:positionH>
          <wp:positionV relativeFrom="page">
            <wp:posOffset>-34290</wp:posOffset>
          </wp:positionV>
          <wp:extent cx="7536815" cy="10657840"/>
          <wp:effectExtent l="0" t="0" r="0" b="0"/>
          <wp:wrapNone/>
          <wp:docPr id="5" name="Picture 1" descr="A screenshot of a video g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 screenshot of a video gam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6815" cy="1065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CBB4" w14:textId="5E960055" w:rsidR="00EB1F06" w:rsidRPr="00F20481" w:rsidRDefault="00453D84" w:rsidP="00F20481">
    <w:pP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0289" behindDoc="1" locked="1" layoutInCell="1" allowOverlap="1" wp14:anchorId="246866EF" wp14:editId="0A1EE724">
          <wp:simplePos x="0" y="0"/>
          <wp:positionH relativeFrom="page">
            <wp:posOffset>0</wp:posOffset>
          </wp:positionH>
          <wp:positionV relativeFrom="page">
            <wp:posOffset>12700</wp:posOffset>
          </wp:positionV>
          <wp:extent cx="7553325" cy="10676890"/>
          <wp:effectExtent l="0" t="0" r="0" b="0"/>
          <wp:wrapNone/>
          <wp:docPr id="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76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B1F06">
      <w:tab/>
    </w:r>
    <w:r w:rsidR="00EB1F06">
      <w:tab/>
    </w:r>
  </w:p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31"/>
      <w:gridCol w:w="2691"/>
      <w:gridCol w:w="4150"/>
      <w:gridCol w:w="426"/>
    </w:tblGrid>
    <w:tr w:rsidR="00EB1F06" w14:paraId="05BE18E0" w14:textId="77777777" w:rsidTr="001E49E1">
      <w:trPr>
        <w:trHeight w:val="794"/>
      </w:trPr>
      <w:tc>
        <w:tcPr>
          <w:tcW w:w="2231" w:type="dxa"/>
          <w:tcBorders>
            <w:top w:val="nil"/>
            <w:left w:val="nil"/>
            <w:bottom w:val="nil"/>
            <w:right w:val="nil"/>
          </w:tcBorders>
        </w:tcPr>
        <w:p w14:paraId="3D44900F" w14:textId="77777777" w:rsidR="00EB1F06" w:rsidRDefault="00EB1F06" w:rsidP="008F15B9">
          <w:pPr>
            <w:pStyle w:val="Header"/>
            <w:tabs>
              <w:tab w:val="left" w:pos="6521"/>
            </w:tabs>
          </w:pPr>
        </w:p>
      </w:tc>
      <w:tc>
        <w:tcPr>
          <w:tcW w:w="2691" w:type="dxa"/>
          <w:tcBorders>
            <w:top w:val="nil"/>
            <w:left w:val="nil"/>
            <w:bottom w:val="nil"/>
            <w:right w:val="nil"/>
          </w:tcBorders>
        </w:tcPr>
        <w:p w14:paraId="0A5756DC" w14:textId="77777777" w:rsidR="00EB1F06" w:rsidRDefault="00EB1F06" w:rsidP="008F15B9">
          <w:pPr>
            <w:pStyle w:val="Header"/>
            <w:tabs>
              <w:tab w:val="left" w:pos="6521"/>
            </w:tabs>
          </w:pPr>
        </w:p>
      </w:tc>
      <w:tc>
        <w:tcPr>
          <w:tcW w:w="457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3ABED5E" w14:textId="4E315640" w:rsidR="00EB1F06" w:rsidRDefault="00EB1F06" w:rsidP="00F94908">
          <w:pPr>
            <w:pStyle w:val="Header"/>
            <w:tabs>
              <w:tab w:val="clear" w:pos="4536"/>
              <w:tab w:val="center" w:pos="4252"/>
              <w:tab w:val="left" w:pos="6521"/>
            </w:tabs>
            <w:jc w:val="right"/>
          </w:pPr>
        </w:p>
      </w:tc>
    </w:tr>
    <w:tr w:rsidR="009B51C0" w14:paraId="7E5983A2" w14:textId="77777777" w:rsidTr="001E49E1">
      <w:trPr>
        <w:trHeight w:val="411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38AA65C" w14:textId="77777777" w:rsidR="00AB4F9D" w:rsidRDefault="00AB4F9D" w:rsidP="009B51C0">
          <w:pPr>
            <w:pStyle w:val="BodyText"/>
            <w:ind w:right="-4028"/>
            <w:rPr>
              <w:rFonts w:ascii="Arial" w:hAnsi="Arial" w:cs="Arial"/>
              <w:sz w:val="16"/>
              <w:szCs w:val="16"/>
            </w:rPr>
          </w:pPr>
        </w:p>
        <w:p w14:paraId="68CD082A" w14:textId="50F3738F" w:rsidR="009B51C0" w:rsidRDefault="009B51C0" w:rsidP="009B51C0">
          <w:pPr>
            <w:pStyle w:val="BodyText"/>
            <w:ind w:right="-4028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Anlage </w:t>
          </w:r>
          <w:r w:rsidR="003F2F45">
            <w:rPr>
              <w:rFonts w:ascii="Arial" w:hAnsi="Arial" w:cs="Arial"/>
              <w:sz w:val="16"/>
              <w:szCs w:val="16"/>
            </w:rPr>
            <w:t xml:space="preserve">08b </w:t>
          </w:r>
          <w:r w:rsidR="00307F7D">
            <w:rPr>
              <w:rFonts w:ascii="Arial" w:hAnsi="Arial" w:cs="Arial"/>
              <w:sz w:val="16"/>
              <w:szCs w:val="16"/>
            </w:rPr>
            <w:t xml:space="preserve">– </w:t>
          </w:r>
          <w:r w:rsidR="00CE4340">
            <w:rPr>
              <w:rFonts w:ascii="Arial" w:hAnsi="Arial" w:cs="Arial"/>
              <w:sz w:val="16"/>
              <w:szCs w:val="16"/>
            </w:rPr>
            <w:t>Verpflichtungserklärung Eignungsleihe</w:t>
          </w:r>
        </w:p>
        <w:p w14:paraId="1AF8A9E1" w14:textId="77777777" w:rsidR="008435F0" w:rsidRPr="008F165C" w:rsidRDefault="008435F0" w:rsidP="008435F0">
          <w:pPr>
            <w:pStyle w:val="zzPreprint"/>
            <w:rPr>
              <w:color w:val="auto"/>
              <w:sz w:val="16"/>
              <w:szCs w:val="16"/>
            </w:rPr>
          </w:pPr>
          <w:r w:rsidRPr="008F165C">
            <w:rPr>
              <w:color w:val="auto"/>
              <w:sz w:val="16"/>
              <w:szCs w:val="16"/>
            </w:rPr>
            <w:t>Konzeption und Umsetzung der Evaluation Teil 2</w:t>
          </w:r>
        </w:p>
        <w:p w14:paraId="1969CA7A" w14:textId="6981286C" w:rsidR="00C331E1" w:rsidRPr="006846FD" w:rsidRDefault="00C331E1" w:rsidP="00C331E1">
          <w:pPr>
            <w:pStyle w:val="BodyText"/>
            <w:ind w:right="-4028"/>
            <w:rPr>
              <w:rFonts w:ascii="Arial" w:hAnsi="Arial" w:cs="Arial"/>
              <w:b/>
              <w:color w:val="000000"/>
              <w:u w:val="single"/>
            </w:rPr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14:paraId="0A897B65" w14:textId="77777777" w:rsidR="009B51C0" w:rsidRDefault="009B51C0" w:rsidP="009B51C0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574F99B2" w14:textId="77777777" w:rsidR="009B51C0" w:rsidRDefault="009B51C0" w:rsidP="009B51C0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23C830DC" w14:textId="77777777" w:rsidR="009B51C0" w:rsidRDefault="009B51C0" w:rsidP="001E49E1">
          <w:pPr>
            <w:pStyle w:val="Header"/>
            <w:tabs>
              <w:tab w:val="left" w:pos="6521"/>
            </w:tabs>
            <w:ind w:left="-5895" w:right="3464"/>
            <w:rPr>
              <w:rFonts w:ascii="Arial" w:hAnsi="Arial" w:cs="Arial"/>
              <w:color w:val="004178"/>
            </w:rPr>
          </w:pPr>
        </w:p>
        <w:p w14:paraId="520730AD" w14:textId="77777777" w:rsidR="009B51C0" w:rsidRDefault="009B51C0" w:rsidP="009B51C0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78E344FF" w14:textId="77777777" w:rsidR="009B51C0" w:rsidRDefault="009B51C0" w:rsidP="009B51C0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41DAD6E9" w14:textId="77777777" w:rsidR="009B51C0" w:rsidRDefault="009B51C0" w:rsidP="001E49E1">
          <w:pPr>
            <w:pStyle w:val="Header"/>
            <w:tabs>
              <w:tab w:val="left" w:pos="6521"/>
            </w:tabs>
            <w:ind w:left="-9075"/>
            <w:rPr>
              <w:rFonts w:ascii="Arial" w:hAnsi="Arial" w:cs="Arial"/>
              <w:color w:val="004178"/>
            </w:rPr>
          </w:pPr>
        </w:p>
        <w:p w14:paraId="03736E42" w14:textId="77777777" w:rsidR="009B51C0" w:rsidRPr="00F14309" w:rsidRDefault="009B51C0" w:rsidP="009B51C0">
          <w:pPr>
            <w:pStyle w:val="Header"/>
            <w:tabs>
              <w:tab w:val="left" w:pos="6521"/>
            </w:tabs>
            <w:rPr>
              <w:rFonts w:ascii="Arial" w:hAnsi="Arial" w:cs="Arial"/>
              <w:color w:val="004178"/>
            </w:rPr>
          </w:pPr>
        </w:p>
      </w:tc>
    </w:tr>
  </w:tbl>
  <w:p w14:paraId="4B1BDDC1" w14:textId="77777777" w:rsidR="00EB1F06" w:rsidRDefault="00EB1F06" w:rsidP="007814B8">
    <w:pPr>
      <w:pStyle w:val="Header"/>
      <w:tabs>
        <w:tab w:val="left" w:pos="652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8143A"/>
    <w:multiLevelType w:val="hybridMultilevel"/>
    <w:tmpl w:val="6638CD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B63163"/>
    <w:multiLevelType w:val="hybridMultilevel"/>
    <w:tmpl w:val="17E2A594"/>
    <w:lvl w:ilvl="0" w:tplc="16FC1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418C0"/>
    <w:multiLevelType w:val="hybridMultilevel"/>
    <w:tmpl w:val="99ACE43A"/>
    <w:lvl w:ilvl="0" w:tplc="56CC59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D5611"/>
    <w:multiLevelType w:val="hybridMultilevel"/>
    <w:tmpl w:val="E1E46624"/>
    <w:lvl w:ilvl="0" w:tplc="31EE0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B3FDD"/>
    <w:multiLevelType w:val="hybridMultilevel"/>
    <w:tmpl w:val="73AAAD96"/>
    <w:lvl w:ilvl="0" w:tplc="4FF623E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353248">
    <w:abstractNumId w:val="2"/>
  </w:num>
  <w:num w:numId="2" w16cid:durableId="1631665462">
    <w:abstractNumId w:val="1"/>
  </w:num>
  <w:num w:numId="3" w16cid:durableId="1551500894">
    <w:abstractNumId w:val="3"/>
  </w:num>
  <w:num w:numId="4" w16cid:durableId="1850675441">
    <w:abstractNumId w:val="4"/>
  </w:num>
  <w:num w:numId="5" w16cid:durableId="38799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NsT6x5iQockWCPJAQVrQteq/pDek+pMrDu4wTbgNM5++owRtmY1gzqABqANYXudLgP/FJEEmKiyx94JH0sG2sg==" w:salt="M1a9v2M9DS5gLk7Imswdxw==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B0"/>
    <w:rsid w:val="00010E05"/>
    <w:rsid w:val="000122FB"/>
    <w:rsid w:val="0002023C"/>
    <w:rsid w:val="00021533"/>
    <w:rsid w:val="000219D1"/>
    <w:rsid w:val="00026ADB"/>
    <w:rsid w:val="000325E0"/>
    <w:rsid w:val="00040793"/>
    <w:rsid w:val="00042893"/>
    <w:rsid w:val="00043FAC"/>
    <w:rsid w:val="0004664E"/>
    <w:rsid w:val="00051AC1"/>
    <w:rsid w:val="00051E88"/>
    <w:rsid w:val="00053BAD"/>
    <w:rsid w:val="000655C3"/>
    <w:rsid w:val="00070652"/>
    <w:rsid w:val="00074D79"/>
    <w:rsid w:val="000A5BE3"/>
    <w:rsid w:val="000A75BB"/>
    <w:rsid w:val="000D19E0"/>
    <w:rsid w:val="000D5B9D"/>
    <w:rsid w:val="0013499E"/>
    <w:rsid w:val="00140D53"/>
    <w:rsid w:val="00142127"/>
    <w:rsid w:val="00143F2A"/>
    <w:rsid w:val="00150DAF"/>
    <w:rsid w:val="00151167"/>
    <w:rsid w:val="00154CDA"/>
    <w:rsid w:val="00175092"/>
    <w:rsid w:val="0019269D"/>
    <w:rsid w:val="001934D5"/>
    <w:rsid w:val="00197144"/>
    <w:rsid w:val="001B34C2"/>
    <w:rsid w:val="001B52CE"/>
    <w:rsid w:val="001C5079"/>
    <w:rsid w:val="001C5411"/>
    <w:rsid w:val="001E2AAB"/>
    <w:rsid w:val="001E2CB3"/>
    <w:rsid w:val="001E49E1"/>
    <w:rsid w:val="00217444"/>
    <w:rsid w:val="00221C44"/>
    <w:rsid w:val="00233690"/>
    <w:rsid w:val="00234F40"/>
    <w:rsid w:val="00236494"/>
    <w:rsid w:val="0023707B"/>
    <w:rsid w:val="0025032B"/>
    <w:rsid w:val="002533DF"/>
    <w:rsid w:val="00254BF6"/>
    <w:rsid w:val="0026169A"/>
    <w:rsid w:val="00271BE4"/>
    <w:rsid w:val="002809DC"/>
    <w:rsid w:val="00290C0C"/>
    <w:rsid w:val="00296534"/>
    <w:rsid w:val="002A381D"/>
    <w:rsid w:val="002A5F97"/>
    <w:rsid w:val="002B1B2E"/>
    <w:rsid w:val="002B6329"/>
    <w:rsid w:val="002C5120"/>
    <w:rsid w:val="002C5CF6"/>
    <w:rsid w:val="002D2CEF"/>
    <w:rsid w:val="002E45BD"/>
    <w:rsid w:val="002E534E"/>
    <w:rsid w:val="002F0446"/>
    <w:rsid w:val="002F453D"/>
    <w:rsid w:val="002F7832"/>
    <w:rsid w:val="002F7B56"/>
    <w:rsid w:val="00307F7D"/>
    <w:rsid w:val="003126F6"/>
    <w:rsid w:val="00317BC9"/>
    <w:rsid w:val="00321258"/>
    <w:rsid w:val="00323D02"/>
    <w:rsid w:val="00327925"/>
    <w:rsid w:val="00332BC3"/>
    <w:rsid w:val="003344C7"/>
    <w:rsid w:val="0033495B"/>
    <w:rsid w:val="00336797"/>
    <w:rsid w:val="00337C22"/>
    <w:rsid w:val="003424D6"/>
    <w:rsid w:val="0034378E"/>
    <w:rsid w:val="00350F87"/>
    <w:rsid w:val="00356376"/>
    <w:rsid w:val="00367B64"/>
    <w:rsid w:val="00376894"/>
    <w:rsid w:val="003777AF"/>
    <w:rsid w:val="00377D91"/>
    <w:rsid w:val="0038782F"/>
    <w:rsid w:val="00393671"/>
    <w:rsid w:val="003B3596"/>
    <w:rsid w:val="003B45A7"/>
    <w:rsid w:val="003B6B25"/>
    <w:rsid w:val="003C1FD8"/>
    <w:rsid w:val="003D0E19"/>
    <w:rsid w:val="003D3C2A"/>
    <w:rsid w:val="003D72A2"/>
    <w:rsid w:val="003E2DA7"/>
    <w:rsid w:val="003F2F45"/>
    <w:rsid w:val="00404257"/>
    <w:rsid w:val="00404D76"/>
    <w:rsid w:val="004102AE"/>
    <w:rsid w:val="00421513"/>
    <w:rsid w:val="00422B41"/>
    <w:rsid w:val="004239EE"/>
    <w:rsid w:val="00427672"/>
    <w:rsid w:val="00432251"/>
    <w:rsid w:val="004405A7"/>
    <w:rsid w:val="004424AF"/>
    <w:rsid w:val="00450F3C"/>
    <w:rsid w:val="00453D84"/>
    <w:rsid w:val="00465D87"/>
    <w:rsid w:val="00470C65"/>
    <w:rsid w:val="004A5873"/>
    <w:rsid w:val="004B4BE6"/>
    <w:rsid w:val="004E1A24"/>
    <w:rsid w:val="004F0168"/>
    <w:rsid w:val="00527D3E"/>
    <w:rsid w:val="00537273"/>
    <w:rsid w:val="00537548"/>
    <w:rsid w:val="00540C4D"/>
    <w:rsid w:val="00545403"/>
    <w:rsid w:val="00551524"/>
    <w:rsid w:val="005647E2"/>
    <w:rsid w:val="0056704E"/>
    <w:rsid w:val="005707D3"/>
    <w:rsid w:val="00574C76"/>
    <w:rsid w:val="005837AD"/>
    <w:rsid w:val="0058741A"/>
    <w:rsid w:val="00587BC5"/>
    <w:rsid w:val="00594402"/>
    <w:rsid w:val="005973D0"/>
    <w:rsid w:val="005A4732"/>
    <w:rsid w:val="005B65CC"/>
    <w:rsid w:val="005C67BE"/>
    <w:rsid w:val="005E1C96"/>
    <w:rsid w:val="005F02AA"/>
    <w:rsid w:val="005F069A"/>
    <w:rsid w:val="005F2626"/>
    <w:rsid w:val="005F3707"/>
    <w:rsid w:val="00602547"/>
    <w:rsid w:val="006071EB"/>
    <w:rsid w:val="006103A3"/>
    <w:rsid w:val="00630AEA"/>
    <w:rsid w:val="00635274"/>
    <w:rsid w:val="00641326"/>
    <w:rsid w:val="00647624"/>
    <w:rsid w:val="00656878"/>
    <w:rsid w:val="00660ADD"/>
    <w:rsid w:val="00682EF6"/>
    <w:rsid w:val="00683997"/>
    <w:rsid w:val="0069192F"/>
    <w:rsid w:val="00697467"/>
    <w:rsid w:val="006A481D"/>
    <w:rsid w:val="006A729A"/>
    <w:rsid w:val="006D21A2"/>
    <w:rsid w:val="006D3971"/>
    <w:rsid w:val="006D4903"/>
    <w:rsid w:val="006D662B"/>
    <w:rsid w:val="006E1834"/>
    <w:rsid w:val="006E4A7E"/>
    <w:rsid w:val="006F0CDA"/>
    <w:rsid w:val="007008BF"/>
    <w:rsid w:val="0071380A"/>
    <w:rsid w:val="0071591C"/>
    <w:rsid w:val="007164CD"/>
    <w:rsid w:val="00722547"/>
    <w:rsid w:val="00741C65"/>
    <w:rsid w:val="00744EE0"/>
    <w:rsid w:val="0074571E"/>
    <w:rsid w:val="00761727"/>
    <w:rsid w:val="007617BE"/>
    <w:rsid w:val="0076198E"/>
    <w:rsid w:val="007703E3"/>
    <w:rsid w:val="00770681"/>
    <w:rsid w:val="007814B8"/>
    <w:rsid w:val="00783954"/>
    <w:rsid w:val="007901CF"/>
    <w:rsid w:val="007A4E80"/>
    <w:rsid w:val="007B0BD9"/>
    <w:rsid w:val="007B3A3E"/>
    <w:rsid w:val="007C1562"/>
    <w:rsid w:val="007C1C13"/>
    <w:rsid w:val="007C639B"/>
    <w:rsid w:val="007C7D8A"/>
    <w:rsid w:val="007D07DA"/>
    <w:rsid w:val="007D7C7C"/>
    <w:rsid w:val="007E4EFA"/>
    <w:rsid w:val="007F71E8"/>
    <w:rsid w:val="00812762"/>
    <w:rsid w:val="00832883"/>
    <w:rsid w:val="0083349E"/>
    <w:rsid w:val="00837714"/>
    <w:rsid w:val="0084244C"/>
    <w:rsid w:val="00842C0B"/>
    <w:rsid w:val="008435F0"/>
    <w:rsid w:val="008505A1"/>
    <w:rsid w:val="00852ABC"/>
    <w:rsid w:val="00871D5E"/>
    <w:rsid w:val="0087308B"/>
    <w:rsid w:val="00880A59"/>
    <w:rsid w:val="00887EA0"/>
    <w:rsid w:val="008910A3"/>
    <w:rsid w:val="008A20A8"/>
    <w:rsid w:val="008A270B"/>
    <w:rsid w:val="008B7A33"/>
    <w:rsid w:val="008C2BFD"/>
    <w:rsid w:val="008C377C"/>
    <w:rsid w:val="008C69D1"/>
    <w:rsid w:val="008D2F49"/>
    <w:rsid w:val="008D348A"/>
    <w:rsid w:val="008D49A2"/>
    <w:rsid w:val="008F15B9"/>
    <w:rsid w:val="008F4D9D"/>
    <w:rsid w:val="00910F16"/>
    <w:rsid w:val="009144A2"/>
    <w:rsid w:val="009179E7"/>
    <w:rsid w:val="00931598"/>
    <w:rsid w:val="00952C4B"/>
    <w:rsid w:val="00957A1F"/>
    <w:rsid w:val="00971E85"/>
    <w:rsid w:val="009743B0"/>
    <w:rsid w:val="009935B5"/>
    <w:rsid w:val="009948EA"/>
    <w:rsid w:val="00997D62"/>
    <w:rsid w:val="009B23B2"/>
    <w:rsid w:val="009B3548"/>
    <w:rsid w:val="009B51C0"/>
    <w:rsid w:val="009D39A6"/>
    <w:rsid w:val="009E1B91"/>
    <w:rsid w:val="009E3D3F"/>
    <w:rsid w:val="009E4A15"/>
    <w:rsid w:val="00A10DA3"/>
    <w:rsid w:val="00A22759"/>
    <w:rsid w:val="00A30C81"/>
    <w:rsid w:val="00A405B0"/>
    <w:rsid w:val="00A51659"/>
    <w:rsid w:val="00A567C7"/>
    <w:rsid w:val="00A616EA"/>
    <w:rsid w:val="00A825F1"/>
    <w:rsid w:val="00A83279"/>
    <w:rsid w:val="00AB4F9D"/>
    <w:rsid w:val="00AB51BA"/>
    <w:rsid w:val="00AB64D1"/>
    <w:rsid w:val="00AC021A"/>
    <w:rsid w:val="00AC187D"/>
    <w:rsid w:val="00AC46B8"/>
    <w:rsid w:val="00AC5287"/>
    <w:rsid w:val="00AC5BF1"/>
    <w:rsid w:val="00AD1144"/>
    <w:rsid w:val="00AD2944"/>
    <w:rsid w:val="00AE225E"/>
    <w:rsid w:val="00AE77A9"/>
    <w:rsid w:val="00AF4444"/>
    <w:rsid w:val="00AF51EF"/>
    <w:rsid w:val="00B02566"/>
    <w:rsid w:val="00B135F3"/>
    <w:rsid w:val="00B20E09"/>
    <w:rsid w:val="00B210C5"/>
    <w:rsid w:val="00B3225C"/>
    <w:rsid w:val="00B410FA"/>
    <w:rsid w:val="00B44732"/>
    <w:rsid w:val="00B64C40"/>
    <w:rsid w:val="00B669BE"/>
    <w:rsid w:val="00B81B7F"/>
    <w:rsid w:val="00B90392"/>
    <w:rsid w:val="00B904E8"/>
    <w:rsid w:val="00B93F42"/>
    <w:rsid w:val="00B94E6B"/>
    <w:rsid w:val="00B97B40"/>
    <w:rsid w:val="00BA192F"/>
    <w:rsid w:val="00BA4009"/>
    <w:rsid w:val="00BB0834"/>
    <w:rsid w:val="00BE0308"/>
    <w:rsid w:val="00BF4FE5"/>
    <w:rsid w:val="00C03D95"/>
    <w:rsid w:val="00C26028"/>
    <w:rsid w:val="00C331E1"/>
    <w:rsid w:val="00C429F4"/>
    <w:rsid w:val="00C46FDC"/>
    <w:rsid w:val="00C50F1E"/>
    <w:rsid w:val="00C56947"/>
    <w:rsid w:val="00C56B6C"/>
    <w:rsid w:val="00C57E07"/>
    <w:rsid w:val="00C7444C"/>
    <w:rsid w:val="00CA7391"/>
    <w:rsid w:val="00CA7729"/>
    <w:rsid w:val="00CC439F"/>
    <w:rsid w:val="00CC4963"/>
    <w:rsid w:val="00CC679E"/>
    <w:rsid w:val="00CD78F2"/>
    <w:rsid w:val="00CE4340"/>
    <w:rsid w:val="00CE62E9"/>
    <w:rsid w:val="00CF2690"/>
    <w:rsid w:val="00D158C3"/>
    <w:rsid w:val="00D6349D"/>
    <w:rsid w:val="00D64639"/>
    <w:rsid w:val="00D67037"/>
    <w:rsid w:val="00D75044"/>
    <w:rsid w:val="00D804B1"/>
    <w:rsid w:val="00D853D4"/>
    <w:rsid w:val="00D90082"/>
    <w:rsid w:val="00D97253"/>
    <w:rsid w:val="00DB397F"/>
    <w:rsid w:val="00DC3B9E"/>
    <w:rsid w:val="00DC59D9"/>
    <w:rsid w:val="00DE76F4"/>
    <w:rsid w:val="00DF0439"/>
    <w:rsid w:val="00DF7F2E"/>
    <w:rsid w:val="00E00EEF"/>
    <w:rsid w:val="00E21EC7"/>
    <w:rsid w:val="00E243A4"/>
    <w:rsid w:val="00E3682D"/>
    <w:rsid w:val="00E47EA9"/>
    <w:rsid w:val="00E5045A"/>
    <w:rsid w:val="00E546F1"/>
    <w:rsid w:val="00E57678"/>
    <w:rsid w:val="00E630ED"/>
    <w:rsid w:val="00E647F7"/>
    <w:rsid w:val="00E66D8A"/>
    <w:rsid w:val="00E80F9C"/>
    <w:rsid w:val="00E9334E"/>
    <w:rsid w:val="00EA0712"/>
    <w:rsid w:val="00EA10F3"/>
    <w:rsid w:val="00EA17BD"/>
    <w:rsid w:val="00EA1A48"/>
    <w:rsid w:val="00EB1F06"/>
    <w:rsid w:val="00EB49B7"/>
    <w:rsid w:val="00EC095A"/>
    <w:rsid w:val="00EC1986"/>
    <w:rsid w:val="00EC3884"/>
    <w:rsid w:val="00ED3EEA"/>
    <w:rsid w:val="00ED6543"/>
    <w:rsid w:val="00EE1932"/>
    <w:rsid w:val="00EE7E60"/>
    <w:rsid w:val="00EF6FF6"/>
    <w:rsid w:val="00F14309"/>
    <w:rsid w:val="00F20481"/>
    <w:rsid w:val="00F2095A"/>
    <w:rsid w:val="00F23C53"/>
    <w:rsid w:val="00F23C59"/>
    <w:rsid w:val="00F3034B"/>
    <w:rsid w:val="00F44366"/>
    <w:rsid w:val="00F478ED"/>
    <w:rsid w:val="00F57ECD"/>
    <w:rsid w:val="00F6623B"/>
    <w:rsid w:val="00F70D13"/>
    <w:rsid w:val="00F733F3"/>
    <w:rsid w:val="00F82268"/>
    <w:rsid w:val="00F86491"/>
    <w:rsid w:val="00F9476B"/>
    <w:rsid w:val="00F94908"/>
    <w:rsid w:val="00FA4517"/>
    <w:rsid w:val="00FA5CC4"/>
    <w:rsid w:val="00FB1F39"/>
    <w:rsid w:val="00FB2CEB"/>
    <w:rsid w:val="00FB611A"/>
    <w:rsid w:val="00FE24F7"/>
    <w:rsid w:val="00FE4187"/>
    <w:rsid w:val="00FF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5C305"/>
  <w15:chartTrackingRefBased/>
  <w15:docId w15:val="{51C6F733-78DB-41C1-85B4-24B51FEF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12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321258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link w:val="BodyTextChar"/>
    <w:rsid w:val="00321258"/>
    <w:rPr>
      <w:rFonts w:ascii="Frutiger-Cn" w:hAnsi="Frutiger-C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042893"/>
  </w:style>
  <w:style w:type="paragraph" w:styleId="BalloonText">
    <w:name w:val="Balloon Text"/>
    <w:basedOn w:val="Normal"/>
    <w:link w:val="BalloonTextChar"/>
    <w:uiPriority w:val="99"/>
    <w:semiHidden/>
    <w:unhideWhenUsed/>
    <w:rsid w:val="000428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289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42893"/>
    <w:rPr>
      <w:color w:val="0000FF"/>
      <w:u w:val="single"/>
    </w:rPr>
  </w:style>
  <w:style w:type="table" w:styleId="TableGrid">
    <w:name w:val="Table Grid"/>
    <w:basedOn w:val="TableNormal"/>
    <w:rsid w:val="001511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0D5B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link w:val="Footer"/>
    <w:semiHidden/>
    <w:rsid w:val="003126F6"/>
  </w:style>
  <w:style w:type="character" w:customStyle="1" w:styleId="BodyTextChar">
    <w:name w:val="Body Text Char"/>
    <w:link w:val="BodyText"/>
    <w:rsid w:val="009B51C0"/>
    <w:rPr>
      <w:rFonts w:ascii="Frutiger-Cn" w:hAnsi="Frutiger-Cn"/>
      <w:sz w:val="24"/>
    </w:rPr>
  </w:style>
  <w:style w:type="paragraph" w:styleId="NoSpacing">
    <w:name w:val="No Spacing"/>
    <w:uiPriority w:val="1"/>
    <w:qFormat/>
    <w:rsid w:val="00422B4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  <w:style w:type="paragraph" w:customStyle="1" w:styleId="Abs1">
    <w:name w:val="Abs.1"/>
    <w:basedOn w:val="Normal"/>
    <w:rsid w:val="00852ABC"/>
    <w:pPr>
      <w:spacing w:after="360" w:line="320" w:lineRule="atLeast"/>
      <w:jc w:val="both"/>
    </w:pPr>
    <w:rPr>
      <w:sz w:val="24"/>
    </w:rPr>
  </w:style>
  <w:style w:type="paragraph" w:styleId="ListParagraph">
    <w:name w:val="List Paragraph"/>
    <w:basedOn w:val="Normal"/>
    <w:uiPriority w:val="34"/>
    <w:qFormat/>
    <w:rsid w:val="00715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ageNumber">
    <w:name w:val="page number"/>
    <w:basedOn w:val="DefaultParagraphFont"/>
    <w:rsid w:val="00EC095A"/>
  </w:style>
  <w:style w:type="paragraph" w:customStyle="1" w:styleId="zzPreprint">
    <w:name w:val="zz_Preprint"/>
    <w:basedOn w:val="Normal"/>
    <w:uiPriority w:val="99"/>
    <w:rsid w:val="008435F0"/>
    <w:rPr>
      <w:rFonts w:ascii="Arial" w:eastAsia="SimSun" w:hAnsi="Arial"/>
      <w:color w:val="BFBFBF"/>
      <w:kern w:val="12"/>
      <w:sz w:val="14"/>
      <w:lang w:eastAsia="zh-CN"/>
    </w:rPr>
  </w:style>
  <w:style w:type="paragraph" w:styleId="Revision">
    <w:name w:val="Revision"/>
    <w:hidden/>
    <w:uiPriority w:val="99"/>
    <w:semiHidden/>
    <w:rsid w:val="003F2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D_Kommunikation\CD-Universitaetsmedizin\Geschaeftsausstattung\Briefb&#246;gen\Intranetformular\Briefvorlage_Kliniken%20&amp;%20Institute_%20Intranet%20(farbig)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Props1.xml><?xml version="1.0" encoding="utf-8"?>
<ds:datastoreItem xmlns:ds="http://schemas.openxmlformats.org/officeDocument/2006/customXml" ds:itemID="{C35A582D-ED91-4B65-A97D-4BB2C32624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89A46A-93F8-4441-A5A6-6A13057D23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F68E8-568C-4E13-B97B-B45B52F58074}"/>
</file>

<file path=customXml/itemProps4.xml><?xml version="1.0" encoding="utf-8"?>
<ds:datastoreItem xmlns:ds="http://schemas.openxmlformats.org/officeDocument/2006/customXml" ds:itemID="{221ADDD9-639F-443A-BEC8-917CFF97976D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Briefvorlage_Kliniken &amp; Institute_ Intranet (farbig).dot</Template>
  <TotalTime>0</TotalTime>
  <Pages>1</Pages>
  <Words>216</Words>
  <Characters>1486</Characters>
  <Application>Microsoft Office Word</Application>
  <DocSecurity>8</DocSecurity>
  <Lines>30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cp:lastModifiedBy>Johannes Wicke (DE)</cp:lastModifiedBy>
  <cp:revision>9</cp:revision>
  <cp:lastPrinted>2016-06-07T14:34:00Z</cp:lastPrinted>
  <dcterms:created xsi:type="dcterms:W3CDTF">2021-06-18T09:00:00Z</dcterms:created>
  <dcterms:modified xsi:type="dcterms:W3CDTF">2026-06-12T10:23:00Z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5100</vt:r8>
  </property>
  <property fmtid="{D5CDD505-2E9C-101B-9397-08002B2CF9AE}" pid="4" name="_dlc_DocIdItemGuid">
    <vt:lpwstr>a6005d7b-1361-461c-a2da-c50e765dcc3d</vt:lpwstr>
  </property>
  <property fmtid="{D5CDD505-2E9C-101B-9397-08002B2CF9AE}" pid="5" name="MediaServiceImageTags">
    <vt:lpwstr/>
  </property>
</Properties>
</file>